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A91D6" w14:textId="77777777" w:rsidR="00CC32E3" w:rsidRDefault="00CC32E3" w:rsidP="00CC3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Clement MILLAM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B69A71E" w14:textId="77777777" w:rsidR="00CC32E3" w:rsidRDefault="00CC32E3" w:rsidP="00CC3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D04CA" w14:textId="77777777" w:rsidR="00CC32E3" w:rsidRDefault="00CC32E3" w:rsidP="00CC3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D7986" w14:textId="77777777" w:rsidR="00CC32E3" w:rsidRDefault="00CC32E3" w:rsidP="00CC3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Kingston, Surrey, </w:t>
      </w:r>
    </w:p>
    <w:p w14:paraId="5B5BCFBC" w14:textId="77777777" w:rsidR="00CC32E3" w:rsidRDefault="00CC32E3" w:rsidP="00CC3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C3D5921" w14:textId="77777777" w:rsidR="00CC32E3" w:rsidRDefault="00CC32E3" w:rsidP="00CC32E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912E2B" w14:textId="77777777" w:rsidR="00CC32E3" w:rsidRDefault="00CC32E3" w:rsidP="00CC32E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pp.24-5)</w:t>
      </w:r>
    </w:p>
    <w:p w14:paraId="44A4DFBE" w14:textId="77777777" w:rsidR="00CC32E3" w:rsidRDefault="00CC32E3" w:rsidP="00CC32E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42857BD" w14:textId="77777777" w:rsidR="00CC32E3" w:rsidRDefault="00CC32E3" w:rsidP="00CC32E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ABAADBA" w14:textId="77777777" w:rsidR="00CC32E3" w:rsidRPr="001B1923" w:rsidRDefault="00CC32E3" w:rsidP="00CC32E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 February 2022</w:t>
      </w:r>
    </w:p>
    <w:p w14:paraId="4C3458EE" w14:textId="06A777AA" w:rsidR="00BA00AB" w:rsidRPr="00CC32E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C3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6794" w14:textId="77777777" w:rsidR="00CC32E3" w:rsidRDefault="00CC32E3" w:rsidP="009139A6">
      <w:r>
        <w:separator/>
      </w:r>
    </w:p>
  </w:endnote>
  <w:endnote w:type="continuationSeparator" w:id="0">
    <w:p w14:paraId="66664E9B" w14:textId="77777777" w:rsidR="00CC32E3" w:rsidRDefault="00CC32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A3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BF3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C6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48572" w14:textId="77777777" w:rsidR="00CC32E3" w:rsidRDefault="00CC32E3" w:rsidP="009139A6">
      <w:r>
        <w:separator/>
      </w:r>
    </w:p>
  </w:footnote>
  <w:footnote w:type="continuationSeparator" w:id="0">
    <w:p w14:paraId="2E6074FE" w14:textId="77777777" w:rsidR="00CC32E3" w:rsidRDefault="00CC32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6C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A8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FC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32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F4EE3"/>
  <w15:chartTrackingRefBased/>
  <w15:docId w15:val="{CDF472E1-4619-4DF6-B979-3C609231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2022-02-15T17:06:00Z</dcterms:created>
  <dcterms:modified xsi:type="dcterms:W3CDTF">2022-02-15T17:08:00Z</dcterms:modified>
</cp:coreProperties>
</file>